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73C22" w14:textId="77777777" w:rsidR="000E3469" w:rsidRDefault="000E3469" w:rsidP="000E34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AMYOTE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722AA6A9" w14:textId="77777777" w:rsidR="000E3469" w:rsidRDefault="000E3469" w:rsidP="000E34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Leeds, Kent.</w:t>
      </w:r>
    </w:p>
    <w:p w14:paraId="69489814" w14:textId="77777777" w:rsidR="000E3469" w:rsidRDefault="000E3469" w:rsidP="000E34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FF2CAE" w14:textId="77777777" w:rsidR="000E3469" w:rsidRDefault="000E3469" w:rsidP="000E34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861DAE3" w14:textId="77777777" w:rsidR="000E3469" w:rsidRDefault="000E3469" w:rsidP="000E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D1721D6" w14:textId="77777777" w:rsidR="000E3469" w:rsidRDefault="000E3469" w:rsidP="000E34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B79F3D2" w14:textId="77777777" w:rsidR="000E3469" w:rsidRDefault="000E3469" w:rsidP="000E3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B9A66" w14:textId="77777777" w:rsidR="000E3469" w:rsidRDefault="000E3469" w:rsidP="000E34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F3676" w14:textId="77777777" w:rsidR="000E3469" w:rsidRDefault="000E3469" w:rsidP="000E346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718124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BEC0E" w14:textId="77777777" w:rsidR="000E3469" w:rsidRDefault="000E3469" w:rsidP="009139A6">
      <w:r>
        <w:separator/>
      </w:r>
    </w:p>
  </w:endnote>
  <w:endnote w:type="continuationSeparator" w:id="0">
    <w:p w14:paraId="0D90A4A9" w14:textId="77777777" w:rsidR="000E3469" w:rsidRDefault="000E34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A5C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05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627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6D2B0" w14:textId="77777777" w:rsidR="000E3469" w:rsidRDefault="000E3469" w:rsidP="009139A6">
      <w:r>
        <w:separator/>
      </w:r>
    </w:p>
  </w:footnote>
  <w:footnote w:type="continuationSeparator" w:id="0">
    <w:p w14:paraId="40106FBC" w14:textId="77777777" w:rsidR="000E3469" w:rsidRDefault="000E34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FE9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AD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24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469"/>
    <w:rsid w:val="000666E0"/>
    <w:rsid w:val="000E346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3C98"/>
  <w15:chartTrackingRefBased/>
  <w15:docId w15:val="{CDBD189C-3322-4B99-8105-A0996C66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34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2022-03-30T18:31:00Z</dcterms:created>
  <dcterms:modified xsi:type="dcterms:W3CDTF">2022-03-30T18:32:00Z</dcterms:modified>
</cp:coreProperties>
</file>